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78920" w14:textId="2EA03E8C" w:rsidR="00F70030" w:rsidRDefault="00F70030" w:rsidP="00F70030">
      <w:pPr>
        <w:tabs>
          <w:tab w:val="left" w:pos="993"/>
          <w:tab w:val="left" w:pos="1134"/>
        </w:tabs>
        <w:rPr>
          <w:rFonts w:cs="Arial"/>
        </w:rPr>
      </w:pPr>
      <w:r w:rsidRPr="57E85309">
        <w:rPr>
          <w:rFonts w:cs="Arial"/>
        </w:rPr>
        <w:t xml:space="preserve">Številka: </w:t>
      </w:r>
      <w:r w:rsidR="00CC2DC8">
        <w:rPr>
          <w:rFonts w:cs="Arial"/>
        </w:rPr>
        <w:t>98</w:t>
      </w:r>
      <w:r w:rsidR="3C731C4B" w:rsidRPr="57E85309">
        <w:rPr>
          <w:rFonts w:cs="Arial"/>
        </w:rPr>
        <w:t>.</w:t>
      </w:r>
      <w:r w:rsidR="2E52040D" w:rsidRPr="57E85309">
        <w:rPr>
          <w:rFonts w:cs="Arial"/>
        </w:rPr>
        <w:t>2024</w:t>
      </w:r>
    </w:p>
    <w:p w14:paraId="41C1E8FE" w14:textId="77777777" w:rsidR="00E85432" w:rsidRPr="00E85432" w:rsidRDefault="00E85432" w:rsidP="006101A2">
      <w:pPr>
        <w:jc w:val="both"/>
        <w:rPr>
          <w:rFonts w:cs="Arial"/>
        </w:rPr>
      </w:pPr>
    </w:p>
    <w:p w14:paraId="557BCB36" w14:textId="560543C0" w:rsidR="007F23E7" w:rsidRDefault="00006DCA" w:rsidP="00783EFB">
      <w:pPr>
        <w:jc w:val="center"/>
        <w:rPr>
          <w:rFonts w:cs="Arial"/>
          <w:b/>
        </w:rPr>
      </w:pPr>
      <w:r>
        <w:rPr>
          <w:rFonts w:cs="Arial"/>
          <w:b/>
        </w:rPr>
        <w:t xml:space="preserve">NOMINACIJA NOMINIRNIRANEGA </w:t>
      </w:r>
      <w:r w:rsidR="00747D7A">
        <w:rPr>
          <w:rFonts w:cs="Arial"/>
          <w:b/>
        </w:rPr>
        <w:t>KADRA</w:t>
      </w:r>
      <w:r w:rsidR="00D65AB1">
        <w:rPr>
          <w:rFonts w:cs="Arial"/>
          <w:b/>
        </w:rPr>
        <w:t xml:space="preserve"> </w:t>
      </w:r>
    </w:p>
    <w:p w14:paraId="230511DD" w14:textId="511444BE" w:rsidR="002B6DAB" w:rsidRDefault="002B6DAB" w:rsidP="00783EFB">
      <w:pPr>
        <w:jc w:val="center"/>
        <w:rPr>
          <w:rFonts w:cs="Arial"/>
          <w:b/>
        </w:rPr>
      </w:pPr>
    </w:p>
    <w:p w14:paraId="119E0538" w14:textId="77777777" w:rsidR="002B6DAB" w:rsidRPr="00783EFB" w:rsidRDefault="002B6DAB" w:rsidP="00783EFB">
      <w:pPr>
        <w:jc w:val="center"/>
        <w:rPr>
          <w:rFonts w:cs="Arial"/>
          <w:b/>
        </w:rPr>
      </w:pPr>
    </w:p>
    <w:tbl>
      <w:tblPr>
        <w:tblStyle w:val="Tabelamrea"/>
        <w:tblW w:w="9709" w:type="dxa"/>
        <w:tblInd w:w="38" w:type="dxa"/>
        <w:tblLook w:val="04A0" w:firstRow="1" w:lastRow="0" w:firstColumn="1" w:lastColumn="0" w:noHBand="0" w:noVBand="1"/>
      </w:tblPr>
      <w:tblGrid>
        <w:gridCol w:w="4498"/>
        <w:gridCol w:w="5211"/>
      </w:tblGrid>
      <w:tr w:rsidR="00333F30" w14:paraId="0917ED51" w14:textId="77777777" w:rsidTr="00CC2DC8">
        <w:tc>
          <w:tcPr>
            <w:tcW w:w="4498" w:type="dxa"/>
          </w:tcPr>
          <w:p w14:paraId="55E2178B" w14:textId="27B09381" w:rsidR="00333F30" w:rsidRDefault="00CC2DC8" w:rsidP="00333F30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Oblika sodelovanja in zaposlitev:</w:t>
            </w:r>
          </w:p>
          <w:p w14:paraId="5DAE1878" w14:textId="2D9CFA98" w:rsidR="00333F30" w:rsidRDefault="00333F30" w:rsidP="00747D7A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5211" w:type="dxa"/>
          </w:tcPr>
          <w:p w14:paraId="7AED9FC9" w14:textId="7A46626C" w:rsidR="00333F30" w:rsidRDefault="00CC2DC8" w:rsidP="00333F30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me</w:t>
            </w:r>
            <w:r>
              <w:rPr>
                <w:rFonts w:cs="Arial"/>
              </w:rPr>
              <w:t xml:space="preserve"> in priimek nominiranega kadra:</w:t>
            </w:r>
          </w:p>
        </w:tc>
      </w:tr>
      <w:tr w:rsidR="00F70030" w14:paraId="7F25BBDD" w14:textId="77777777" w:rsidTr="00CC2DC8">
        <w:tc>
          <w:tcPr>
            <w:tcW w:w="4498" w:type="dxa"/>
          </w:tcPr>
          <w:p w14:paraId="41B4DF9F" w14:textId="23E8F810" w:rsidR="00F70030" w:rsidRDefault="00CC2DC8" w:rsidP="00A56797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Vodja projekta</w:t>
            </w:r>
          </w:p>
          <w:p w14:paraId="52B68790" w14:textId="2E2E4FB7" w:rsidR="00CC2DC8" w:rsidRDefault="00CC2DC8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5211" w:type="dxa"/>
          </w:tcPr>
          <w:p w14:paraId="3F7B7AE0" w14:textId="77777777" w:rsidR="00F70030" w:rsidRDefault="00F70030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CC2DC8" w14:paraId="3E236957" w14:textId="77777777" w:rsidTr="00CC2DC8">
        <w:tc>
          <w:tcPr>
            <w:tcW w:w="4498" w:type="dxa"/>
          </w:tcPr>
          <w:p w14:paraId="326B60D1" w14:textId="77777777" w:rsidR="00CC2DC8" w:rsidRDefault="00CC2DC8" w:rsidP="00A56797">
            <w:pPr>
              <w:tabs>
                <w:tab w:val="left" w:pos="1083"/>
              </w:tabs>
              <w:rPr>
                <w:rFonts w:cs="Arial"/>
                <w:bCs/>
              </w:rPr>
            </w:pPr>
            <w:r w:rsidRPr="00CC2DC8">
              <w:rPr>
                <w:rFonts w:cs="Arial"/>
                <w:bCs/>
              </w:rPr>
              <w:t>Strokovnjak za medijsko planiranje</w:t>
            </w:r>
          </w:p>
          <w:p w14:paraId="02370CB6" w14:textId="24BAEEE4" w:rsidR="00CC2DC8" w:rsidRPr="00CC2DC8" w:rsidRDefault="00CC2DC8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5211" w:type="dxa"/>
          </w:tcPr>
          <w:p w14:paraId="14EF5F30" w14:textId="77777777" w:rsidR="00CC2DC8" w:rsidRDefault="00CC2DC8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CC2DC8" w14:paraId="63956F5F" w14:textId="77777777" w:rsidTr="00CC2DC8">
        <w:tc>
          <w:tcPr>
            <w:tcW w:w="4498" w:type="dxa"/>
          </w:tcPr>
          <w:p w14:paraId="58894222" w14:textId="77777777" w:rsidR="00CC2DC8" w:rsidRDefault="00CC2DC8" w:rsidP="00A56797">
            <w:pPr>
              <w:tabs>
                <w:tab w:val="left" w:pos="1083"/>
              </w:tabs>
              <w:rPr>
                <w:rFonts w:cs="Arial"/>
              </w:rPr>
            </w:pPr>
            <w:r w:rsidRPr="00CC2DC8">
              <w:rPr>
                <w:rFonts w:cs="Arial"/>
              </w:rPr>
              <w:t>Strokovnjak za medijsko planiranje na družbenih omrežjih in ostalih digitalnih medijih</w:t>
            </w:r>
          </w:p>
          <w:p w14:paraId="7879960C" w14:textId="23C50623" w:rsidR="00CC2DC8" w:rsidRPr="00CC2DC8" w:rsidRDefault="00CC2DC8" w:rsidP="00A56797">
            <w:pPr>
              <w:tabs>
                <w:tab w:val="left" w:pos="1083"/>
              </w:tabs>
              <w:rPr>
                <w:rFonts w:cs="Arial"/>
                <w:bCs/>
              </w:rPr>
            </w:pPr>
          </w:p>
        </w:tc>
        <w:tc>
          <w:tcPr>
            <w:tcW w:w="5211" w:type="dxa"/>
          </w:tcPr>
          <w:p w14:paraId="6B7E33C8" w14:textId="77777777" w:rsidR="00CC2DC8" w:rsidRDefault="00CC2DC8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C83594" w14:paraId="69C7C35B" w14:textId="77777777" w:rsidTr="00CC2DC8">
        <w:tc>
          <w:tcPr>
            <w:tcW w:w="4498" w:type="dxa"/>
          </w:tcPr>
          <w:p w14:paraId="4751F4EF" w14:textId="77777777" w:rsidR="00C83594" w:rsidRDefault="00C83594" w:rsidP="00FB6957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Naziv sodelujočega podjetja pri katerem je oseba zaposlena </w:t>
            </w:r>
            <w:r w:rsidRPr="00287D0C">
              <w:rPr>
                <w:rFonts w:cs="Arial"/>
                <w:b/>
                <w:u w:val="single"/>
              </w:rPr>
              <w:t>ter</w:t>
            </w:r>
            <w:r>
              <w:rPr>
                <w:rFonts w:cs="Arial"/>
              </w:rPr>
              <w:t xml:space="preserve"> navedba ali je oseba zaposlena pri ponudniku, </w:t>
            </w:r>
            <w:proofErr w:type="spellStart"/>
            <w:r>
              <w:rPr>
                <w:rFonts w:cs="Arial"/>
              </w:rPr>
              <w:t>soponudniku</w:t>
            </w:r>
            <w:proofErr w:type="spellEnd"/>
            <w:r>
              <w:rPr>
                <w:rFonts w:cs="Arial"/>
              </w:rPr>
              <w:t xml:space="preserve"> ali podizvajalcu:</w:t>
            </w:r>
          </w:p>
          <w:p w14:paraId="63E45749" w14:textId="03C568CB" w:rsidR="00CC2DC8" w:rsidRDefault="00CC2DC8" w:rsidP="00FB6957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5211" w:type="dxa"/>
          </w:tcPr>
          <w:p w14:paraId="49F57CF6" w14:textId="77777777" w:rsidR="00C83594" w:rsidRDefault="00C83594" w:rsidP="00FB6957">
            <w:pPr>
              <w:tabs>
                <w:tab w:val="left" w:pos="1083"/>
              </w:tabs>
              <w:rPr>
                <w:rFonts w:cs="Arial"/>
              </w:rPr>
            </w:pPr>
          </w:p>
        </w:tc>
      </w:tr>
    </w:tbl>
    <w:p w14:paraId="7BFA63D9" w14:textId="77777777" w:rsidR="00333F30" w:rsidRDefault="00333F30" w:rsidP="00E71F4F">
      <w:pPr>
        <w:rPr>
          <w:rFonts w:cs="Arial"/>
        </w:rPr>
      </w:pPr>
    </w:p>
    <w:p w14:paraId="000EFD5B" w14:textId="7E303075" w:rsidR="00834215" w:rsidRDefault="00834215" w:rsidP="00E50DC5">
      <w:pPr>
        <w:jc w:val="both"/>
        <w:rPr>
          <w:rFonts w:cs="Arial"/>
        </w:rPr>
      </w:pPr>
    </w:p>
    <w:p w14:paraId="19BFF7A9" w14:textId="3FC94F40" w:rsidR="002B6DAB" w:rsidRDefault="002B6DAB" w:rsidP="00E50DC5">
      <w:pPr>
        <w:jc w:val="both"/>
        <w:rPr>
          <w:rFonts w:cs="Arial"/>
        </w:rPr>
      </w:pPr>
    </w:p>
    <w:p w14:paraId="28F222BE" w14:textId="77777777" w:rsidR="002B6DAB" w:rsidRDefault="002B6DAB" w:rsidP="00E50DC5">
      <w:pPr>
        <w:jc w:val="both"/>
        <w:rPr>
          <w:rFonts w:cs="Arial"/>
        </w:rPr>
      </w:pPr>
    </w:p>
    <w:p w14:paraId="03BC8E70" w14:textId="36D0B726" w:rsidR="00E50DC5" w:rsidRPr="00E85432" w:rsidRDefault="00E50DC5" w:rsidP="00E50DC5">
      <w:pPr>
        <w:jc w:val="both"/>
        <w:rPr>
          <w:rFonts w:cs="Arial"/>
        </w:rPr>
      </w:pP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>
        <w:rPr>
          <w:rFonts w:cs="Arial"/>
        </w:rPr>
        <w:tab/>
      </w:r>
      <w:r w:rsidRPr="00E85432">
        <w:rPr>
          <w:rFonts w:cs="Arial"/>
        </w:rPr>
        <w:t>___</w:t>
      </w:r>
      <w:r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059D79BA" w14:textId="6C7C392E" w:rsidR="00287D0C" w:rsidRPr="00D64995" w:rsidRDefault="006B3F31" w:rsidP="00FF52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</w:t>
      </w:r>
      <w:r w:rsidR="00E50DC5">
        <w:rPr>
          <w:rFonts w:cs="Arial"/>
        </w:rPr>
        <w:t>Po</w:t>
      </w:r>
      <w:r w:rsidR="00E50DC5" w:rsidRPr="00E85432">
        <w:rPr>
          <w:rFonts w:cs="Arial"/>
        </w:rPr>
        <w:t>dpis zakonitega zastopnika</w:t>
      </w:r>
      <w:r>
        <w:rPr>
          <w:rFonts w:cs="Arial"/>
        </w:rPr>
        <w:t xml:space="preserve"> in žig</w:t>
      </w:r>
    </w:p>
    <w:p w14:paraId="06D6220E" w14:textId="77777777" w:rsidR="002B6DAB" w:rsidRDefault="002B6DAB" w:rsidP="00FF52DB">
      <w:pPr>
        <w:jc w:val="both"/>
        <w:rPr>
          <w:rFonts w:cs="Arial"/>
          <w:i/>
        </w:rPr>
      </w:pPr>
    </w:p>
    <w:p w14:paraId="0C6B164B" w14:textId="77777777" w:rsidR="002B6DAB" w:rsidRDefault="002B6DAB" w:rsidP="00FF52DB">
      <w:pPr>
        <w:jc w:val="both"/>
        <w:rPr>
          <w:rFonts w:cs="Arial"/>
          <w:i/>
        </w:rPr>
      </w:pPr>
    </w:p>
    <w:p w14:paraId="5A607451" w14:textId="77777777" w:rsidR="002B6DAB" w:rsidRDefault="002B6DAB" w:rsidP="00FF52DB">
      <w:pPr>
        <w:jc w:val="both"/>
        <w:rPr>
          <w:rFonts w:cs="Arial"/>
          <w:i/>
        </w:rPr>
      </w:pPr>
    </w:p>
    <w:p w14:paraId="535CEB16" w14:textId="77777777" w:rsidR="002B6DAB" w:rsidRDefault="002B6DAB" w:rsidP="00FF52DB">
      <w:pPr>
        <w:jc w:val="both"/>
        <w:rPr>
          <w:rFonts w:cs="Arial"/>
          <w:i/>
        </w:rPr>
      </w:pPr>
    </w:p>
    <w:p w14:paraId="7DA1C885" w14:textId="77777777" w:rsidR="002B6DAB" w:rsidRDefault="002B6DAB" w:rsidP="00FF52DB">
      <w:pPr>
        <w:jc w:val="both"/>
        <w:rPr>
          <w:rFonts w:cs="Arial"/>
          <w:i/>
        </w:rPr>
      </w:pPr>
    </w:p>
    <w:p w14:paraId="59AEE885" w14:textId="77777777" w:rsidR="002B6DAB" w:rsidRDefault="002B6DAB" w:rsidP="00FF52DB">
      <w:pPr>
        <w:jc w:val="both"/>
        <w:rPr>
          <w:rFonts w:cs="Arial"/>
          <w:i/>
        </w:rPr>
      </w:pPr>
    </w:p>
    <w:p w14:paraId="03C5FB0B" w14:textId="77777777" w:rsidR="002B6DAB" w:rsidRDefault="002B6DAB" w:rsidP="00FF52DB">
      <w:pPr>
        <w:jc w:val="both"/>
        <w:rPr>
          <w:rFonts w:cs="Arial"/>
          <w:i/>
        </w:rPr>
      </w:pPr>
    </w:p>
    <w:p w14:paraId="62F46609" w14:textId="77777777" w:rsidR="002B6DAB" w:rsidRDefault="002B6DAB" w:rsidP="00FF52DB">
      <w:pPr>
        <w:jc w:val="both"/>
        <w:rPr>
          <w:rFonts w:cs="Arial"/>
          <w:i/>
        </w:rPr>
      </w:pPr>
    </w:p>
    <w:p w14:paraId="11E4C589" w14:textId="77777777" w:rsidR="002B6DAB" w:rsidRDefault="002B6DAB" w:rsidP="00FF52DB">
      <w:pPr>
        <w:jc w:val="both"/>
        <w:rPr>
          <w:rFonts w:cs="Arial"/>
          <w:i/>
        </w:rPr>
      </w:pPr>
    </w:p>
    <w:p w14:paraId="3BB44F90" w14:textId="77777777" w:rsidR="002B6DAB" w:rsidRDefault="002B6DAB" w:rsidP="00FF52DB">
      <w:pPr>
        <w:jc w:val="both"/>
        <w:rPr>
          <w:rFonts w:cs="Arial"/>
          <w:i/>
        </w:rPr>
      </w:pPr>
    </w:p>
    <w:p w14:paraId="06B599D6" w14:textId="77777777" w:rsidR="002B6DAB" w:rsidRDefault="002B6DAB" w:rsidP="00FF52DB">
      <w:pPr>
        <w:jc w:val="both"/>
        <w:rPr>
          <w:rFonts w:cs="Arial"/>
          <w:i/>
        </w:rPr>
      </w:pPr>
    </w:p>
    <w:p w14:paraId="6357D62E" w14:textId="77777777" w:rsidR="002B6DAB" w:rsidRDefault="002B6DAB" w:rsidP="00FF52DB">
      <w:pPr>
        <w:jc w:val="both"/>
        <w:rPr>
          <w:rFonts w:cs="Arial"/>
          <w:i/>
        </w:rPr>
      </w:pPr>
    </w:p>
    <w:p w14:paraId="0458BD86" w14:textId="77777777" w:rsidR="002B6DAB" w:rsidRDefault="002B6DAB" w:rsidP="00FF52DB">
      <w:pPr>
        <w:jc w:val="both"/>
        <w:rPr>
          <w:rFonts w:cs="Arial"/>
          <w:i/>
        </w:rPr>
      </w:pPr>
    </w:p>
    <w:p w14:paraId="4D03F4A0" w14:textId="77777777" w:rsidR="002B6DAB" w:rsidRDefault="002B6DAB" w:rsidP="00FF52DB">
      <w:pPr>
        <w:jc w:val="both"/>
        <w:rPr>
          <w:rFonts w:cs="Arial"/>
          <w:i/>
        </w:rPr>
      </w:pPr>
      <w:bookmarkStart w:id="0" w:name="_GoBack"/>
      <w:bookmarkEnd w:id="0"/>
    </w:p>
    <w:p w14:paraId="636EEE7C" w14:textId="77777777" w:rsidR="002B6DAB" w:rsidRDefault="002B6DAB" w:rsidP="00FF52DB">
      <w:pPr>
        <w:jc w:val="both"/>
        <w:rPr>
          <w:rFonts w:cs="Arial"/>
          <w:i/>
        </w:rPr>
      </w:pPr>
    </w:p>
    <w:p w14:paraId="46E931AF" w14:textId="77777777" w:rsidR="002B6DAB" w:rsidRDefault="002B6DAB" w:rsidP="00FF52DB">
      <w:pPr>
        <w:jc w:val="both"/>
        <w:rPr>
          <w:rFonts w:cs="Arial"/>
          <w:i/>
        </w:rPr>
      </w:pPr>
    </w:p>
    <w:p w14:paraId="1261B4CF" w14:textId="77777777" w:rsidR="002B6DAB" w:rsidRDefault="002B6DAB" w:rsidP="00FF52DB">
      <w:pPr>
        <w:jc w:val="both"/>
        <w:rPr>
          <w:rFonts w:cs="Arial"/>
          <w:i/>
        </w:rPr>
      </w:pPr>
    </w:p>
    <w:p w14:paraId="1DFC8643" w14:textId="58FC1272" w:rsidR="00FF52DB" w:rsidRDefault="006101A2" w:rsidP="00FF52DB">
      <w:pPr>
        <w:jc w:val="both"/>
        <w:rPr>
          <w:rFonts w:cs="Arial"/>
          <w:i/>
        </w:rPr>
      </w:pPr>
      <w:r w:rsidRPr="00FF0997">
        <w:rPr>
          <w:rFonts w:cs="Arial"/>
          <w:i/>
        </w:rPr>
        <w:t>Ta obrazec je sestavni del in priloga ponudbe</w:t>
      </w:r>
      <w:r w:rsidR="00C31E41">
        <w:rPr>
          <w:rFonts w:cs="Arial"/>
          <w:i/>
        </w:rPr>
        <w:t xml:space="preserve"> ter pogodbe</w:t>
      </w:r>
      <w:r w:rsidRPr="00FF0997">
        <w:rPr>
          <w:rFonts w:cs="Arial"/>
          <w:i/>
        </w:rPr>
        <w:t>.</w:t>
      </w:r>
      <w:r w:rsidR="00FF52DB">
        <w:rPr>
          <w:rFonts w:cs="Arial"/>
          <w:i/>
        </w:rPr>
        <w:t xml:space="preserve"> V primeru pomanjkanja prostora, se obrazec ustrezno prilagodi. </w:t>
      </w:r>
    </w:p>
    <w:p w14:paraId="28BAF385" w14:textId="33CB7C57" w:rsidR="00440AFA" w:rsidRDefault="00440AFA" w:rsidP="00287D0C">
      <w:pPr>
        <w:tabs>
          <w:tab w:val="left" w:pos="993"/>
          <w:tab w:val="left" w:pos="1134"/>
        </w:tabs>
        <w:rPr>
          <w:rFonts w:cs="Arial"/>
        </w:rPr>
      </w:pPr>
    </w:p>
    <w:sectPr w:rsidR="00440AFA" w:rsidSect="00276CA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AF156" w14:textId="77777777" w:rsidR="00907AEA" w:rsidRDefault="00907AEA">
      <w:r>
        <w:separator/>
      </w:r>
    </w:p>
  </w:endnote>
  <w:endnote w:type="continuationSeparator" w:id="0">
    <w:p w14:paraId="4C1F3BB3" w14:textId="77777777" w:rsidR="00907AEA" w:rsidRDefault="00907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308524" w14:paraId="6699729E" w14:textId="77777777" w:rsidTr="2B308524">
      <w:trPr>
        <w:trHeight w:val="300"/>
      </w:trPr>
      <w:tc>
        <w:tcPr>
          <w:tcW w:w="3020" w:type="dxa"/>
        </w:tcPr>
        <w:p w14:paraId="49B77D09" w14:textId="13AF9112" w:rsidR="2B308524" w:rsidRDefault="2B308524" w:rsidP="2B308524">
          <w:pPr>
            <w:ind w:left="-115"/>
          </w:pPr>
        </w:p>
      </w:tc>
      <w:tc>
        <w:tcPr>
          <w:tcW w:w="3020" w:type="dxa"/>
        </w:tcPr>
        <w:p w14:paraId="43CAAE12" w14:textId="484FEA90" w:rsidR="2B308524" w:rsidRDefault="2B308524" w:rsidP="2B308524">
          <w:pPr>
            <w:jc w:val="center"/>
          </w:pPr>
        </w:p>
      </w:tc>
      <w:tc>
        <w:tcPr>
          <w:tcW w:w="3020" w:type="dxa"/>
        </w:tcPr>
        <w:p w14:paraId="0AEEC4A2" w14:textId="19495B43" w:rsidR="2B308524" w:rsidRDefault="2B308524" w:rsidP="2B308524">
          <w:pPr>
            <w:ind w:right="-115"/>
            <w:jc w:val="right"/>
          </w:pPr>
        </w:p>
      </w:tc>
    </w:tr>
  </w:tbl>
  <w:p w14:paraId="67157823" w14:textId="4F299CB8" w:rsidR="2B308524" w:rsidRDefault="2B308524" w:rsidP="2B30852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1B5C4" w14:textId="18916BB6" w:rsidR="00F617DB" w:rsidRPr="00F617DB" w:rsidRDefault="00F617DB">
    <w:pPr>
      <w:pStyle w:val="Noga"/>
      <w:jc w:val="right"/>
      <w:rPr>
        <w:rFonts w:ascii="Arial" w:hAnsi="Arial" w:cs="Arial"/>
        <w:sz w:val="22"/>
        <w:szCs w:val="22"/>
      </w:rPr>
    </w:pPr>
  </w:p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434"/>
      <w:gridCol w:w="4598"/>
    </w:tblGrid>
    <w:tr w:rsidR="00810EC4" w:rsidRPr="00A1445A" w14:paraId="0735F276" w14:textId="77777777" w:rsidTr="00EF7A4E">
      <w:tc>
        <w:tcPr>
          <w:tcW w:w="4605" w:type="dxa"/>
          <w:shd w:val="clear" w:color="auto" w:fill="auto"/>
        </w:tcPr>
        <w:p w14:paraId="0233C3D5" w14:textId="77777777" w:rsidR="00810EC4" w:rsidRPr="005A785E" w:rsidRDefault="00810EC4" w:rsidP="00810EC4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16EC6D9E" w14:textId="77777777" w:rsidR="00810EC4" w:rsidRPr="00A1445A" w:rsidRDefault="00810EC4" w:rsidP="00810EC4">
          <w:pPr>
            <w:jc w:val="right"/>
            <w:rPr>
              <w:rFonts w:cs="Arial"/>
              <w:color w:val="000000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3BA35BDB" wp14:editId="0507A2E0">
                <wp:extent cx="2670175" cy="433070"/>
                <wp:effectExtent l="0" t="0" r="0" b="508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Pr="00A1445A">
            <w:rPr>
              <w:rStyle w:val="tevilkastrani"/>
              <w:rFonts w:cs="Arial"/>
            </w:rPr>
            <w:t xml:space="preserve">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0C21ECF" w14:textId="77777777" w:rsidR="001644E1" w:rsidRDefault="001644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AADDB" w14:textId="77777777" w:rsidR="00907AEA" w:rsidRDefault="00907AEA">
      <w:r>
        <w:separator/>
      </w:r>
    </w:p>
  </w:footnote>
  <w:footnote w:type="continuationSeparator" w:id="0">
    <w:p w14:paraId="5743ED81" w14:textId="77777777" w:rsidR="00907AEA" w:rsidRDefault="00907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308524" w14:paraId="700D05B3" w14:textId="77777777" w:rsidTr="2B308524">
      <w:trPr>
        <w:trHeight w:val="300"/>
      </w:trPr>
      <w:tc>
        <w:tcPr>
          <w:tcW w:w="3020" w:type="dxa"/>
        </w:tcPr>
        <w:p w14:paraId="2EEF3754" w14:textId="57B52C17" w:rsidR="2B308524" w:rsidRDefault="2B308524" w:rsidP="2B308524">
          <w:pPr>
            <w:ind w:left="-115"/>
          </w:pPr>
        </w:p>
      </w:tc>
      <w:tc>
        <w:tcPr>
          <w:tcW w:w="3020" w:type="dxa"/>
        </w:tcPr>
        <w:p w14:paraId="5BF3187F" w14:textId="6108A364" w:rsidR="2B308524" w:rsidRDefault="2B308524" w:rsidP="2B308524">
          <w:pPr>
            <w:jc w:val="center"/>
          </w:pPr>
        </w:p>
      </w:tc>
      <w:tc>
        <w:tcPr>
          <w:tcW w:w="3020" w:type="dxa"/>
        </w:tcPr>
        <w:p w14:paraId="118C08D8" w14:textId="7DFEB355" w:rsidR="2B308524" w:rsidRDefault="2B308524" w:rsidP="2B308524">
          <w:pPr>
            <w:ind w:right="-115"/>
            <w:jc w:val="right"/>
          </w:pPr>
        </w:p>
      </w:tc>
    </w:tr>
  </w:tbl>
  <w:p w14:paraId="567601FA" w14:textId="55053580" w:rsidR="2B308524" w:rsidRDefault="2B30852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1644E1" w:rsidRPr="00A1445A" w14:paraId="3D805C03" w14:textId="77777777" w:rsidTr="00D31E2D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A9E2972" w14:textId="7E671BF8" w:rsidR="001644E1" w:rsidRPr="00C0552D" w:rsidRDefault="00810EC4" w:rsidP="001644E1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3B30F692" wp14:editId="22732E3F">
                <wp:extent cx="1281325" cy="483958"/>
                <wp:effectExtent l="0" t="0" r="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6583" cy="49349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0A8C5CB" w14:textId="77777777" w:rsidR="001644E1" w:rsidRPr="00A1445A" w:rsidRDefault="001644E1" w:rsidP="001644E1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5B8CC3F" w14:textId="77777777" w:rsidR="001644E1" w:rsidRPr="00A1445A" w:rsidRDefault="001644E1" w:rsidP="001644E1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1644E1" w:rsidRPr="00703B8F" w14:paraId="6FE4C326" w14:textId="77777777" w:rsidTr="00D31E2D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0056B1BD" w14:textId="0B65396B" w:rsidR="001644E1" w:rsidRPr="00D20ADE" w:rsidRDefault="00BB339B" w:rsidP="001644E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bookmarkStart w:id="1" w:name="_Hlk103326709"/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644E1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8ED608D" w14:textId="77777777" w:rsidR="001644E1" w:rsidRPr="00D20ADE" w:rsidRDefault="001644E1" w:rsidP="001644E1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59DC03D" w14:textId="6422F83F" w:rsidR="001644E1" w:rsidRPr="00D20ADE" w:rsidRDefault="001644E1" w:rsidP="00B95A77">
          <w:pPr>
            <w:jc w:val="right"/>
            <w:rPr>
              <w:rFonts w:cs="Arial"/>
              <w:sz w:val="16"/>
              <w:szCs w:val="16"/>
            </w:rPr>
          </w:pPr>
          <w:r w:rsidRPr="00D20ADE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</w:t>
          </w:r>
          <w:r w:rsidR="00B95A77">
            <w:rPr>
              <w:rFonts w:cs="Arial"/>
              <w:sz w:val="16"/>
              <w:szCs w:val="16"/>
            </w:rPr>
            <w:t>6</w:t>
          </w:r>
          <w:r>
            <w:rPr>
              <w:rFonts w:cs="Arial"/>
              <w:sz w:val="16"/>
              <w:szCs w:val="16"/>
            </w:rPr>
            <w:t xml:space="preserve"> </w:t>
          </w:r>
        </w:p>
      </w:tc>
    </w:tr>
    <w:bookmarkEnd w:id="1"/>
  </w:tbl>
  <w:p w14:paraId="1BA4E938" w14:textId="77777777" w:rsidR="001644E1" w:rsidRDefault="001644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F4F"/>
    <w:rsid w:val="00001218"/>
    <w:rsid w:val="00005413"/>
    <w:rsid w:val="00006DCA"/>
    <w:rsid w:val="00013B00"/>
    <w:rsid w:val="00015B5A"/>
    <w:rsid w:val="0003349C"/>
    <w:rsid w:val="00036A6D"/>
    <w:rsid w:val="000412BC"/>
    <w:rsid w:val="00041EB9"/>
    <w:rsid w:val="00042D0E"/>
    <w:rsid w:val="00046CE2"/>
    <w:rsid w:val="0005065F"/>
    <w:rsid w:val="000576FB"/>
    <w:rsid w:val="0009330D"/>
    <w:rsid w:val="00096243"/>
    <w:rsid w:val="00096591"/>
    <w:rsid w:val="00096BE4"/>
    <w:rsid w:val="0009708B"/>
    <w:rsid w:val="000B0DD3"/>
    <w:rsid w:val="000C23A5"/>
    <w:rsid w:val="000C4583"/>
    <w:rsid w:val="000D76C2"/>
    <w:rsid w:val="000E1875"/>
    <w:rsid w:val="000E41E1"/>
    <w:rsid w:val="000E7050"/>
    <w:rsid w:val="000F6DA7"/>
    <w:rsid w:val="00101B68"/>
    <w:rsid w:val="00112D23"/>
    <w:rsid w:val="00112DCB"/>
    <w:rsid w:val="00114401"/>
    <w:rsid w:val="00121D25"/>
    <w:rsid w:val="0012533E"/>
    <w:rsid w:val="001314C1"/>
    <w:rsid w:val="001352C1"/>
    <w:rsid w:val="0014021F"/>
    <w:rsid w:val="00164488"/>
    <w:rsid w:val="001644E1"/>
    <w:rsid w:val="00165FC3"/>
    <w:rsid w:val="00166414"/>
    <w:rsid w:val="00171BE2"/>
    <w:rsid w:val="0017296F"/>
    <w:rsid w:val="00174BFE"/>
    <w:rsid w:val="00182E92"/>
    <w:rsid w:val="00183318"/>
    <w:rsid w:val="00191D53"/>
    <w:rsid w:val="00194FE9"/>
    <w:rsid w:val="001A192C"/>
    <w:rsid w:val="001A192F"/>
    <w:rsid w:val="001A7BD0"/>
    <w:rsid w:val="001D16E0"/>
    <w:rsid w:val="001D1C28"/>
    <w:rsid w:val="001D464D"/>
    <w:rsid w:val="001D48CF"/>
    <w:rsid w:val="001D694D"/>
    <w:rsid w:val="001E3674"/>
    <w:rsid w:val="001E7991"/>
    <w:rsid w:val="001F2089"/>
    <w:rsid w:val="001F3A9B"/>
    <w:rsid w:val="001F4A4E"/>
    <w:rsid w:val="001F6F0F"/>
    <w:rsid w:val="0020233B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6CA1"/>
    <w:rsid w:val="00277706"/>
    <w:rsid w:val="00283EE6"/>
    <w:rsid w:val="00285B81"/>
    <w:rsid w:val="00287D0C"/>
    <w:rsid w:val="0029771B"/>
    <w:rsid w:val="002A6A46"/>
    <w:rsid w:val="002B111E"/>
    <w:rsid w:val="002B28E0"/>
    <w:rsid w:val="002B5941"/>
    <w:rsid w:val="002B6DAB"/>
    <w:rsid w:val="002C05F5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33F30"/>
    <w:rsid w:val="0034665A"/>
    <w:rsid w:val="0035043A"/>
    <w:rsid w:val="00367250"/>
    <w:rsid w:val="00370866"/>
    <w:rsid w:val="0037231D"/>
    <w:rsid w:val="003A37C9"/>
    <w:rsid w:val="003A669E"/>
    <w:rsid w:val="003B36FC"/>
    <w:rsid w:val="003B4DC8"/>
    <w:rsid w:val="003B5969"/>
    <w:rsid w:val="003C0B6A"/>
    <w:rsid w:val="003C485B"/>
    <w:rsid w:val="003D1272"/>
    <w:rsid w:val="003E4CFC"/>
    <w:rsid w:val="003E5C55"/>
    <w:rsid w:val="003F0DE7"/>
    <w:rsid w:val="003F4DE6"/>
    <w:rsid w:val="0040409C"/>
    <w:rsid w:val="00406373"/>
    <w:rsid w:val="0043532D"/>
    <w:rsid w:val="00440AFA"/>
    <w:rsid w:val="00445049"/>
    <w:rsid w:val="004527D6"/>
    <w:rsid w:val="00453A4E"/>
    <w:rsid w:val="00455EB9"/>
    <w:rsid w:val="004720C5"/>
    <w:rsid w:val="0047643E"/>
    <w:rsid w:val="004801D0"/>
    <w:rsid w:val="004A0508"/>
    <w:rsid w:val="004A5DA1"/>
    <w:rsid w:val="004B065E"/>
    <w:rsid w:val="004D3C90"/>
    <w:rsid w:val="004D6B75"/>
    <w:rsid w:val="004F0702"/>
    <w:rsid w:val="004F7C1C"/>
    <w:rsid w:val="0051745B"/>
    <w:rsid w:val="005179FF"/>
    <w:rsid w:val="005255EB"/>
    <w:rsid w:val="00525B8A"/>
    <w:rsid w:val="005316C0"/>
    <w:rsid w:val="00537622"/>
    <w:rsid w:val="00550F88"/>
    <w:rsid w:val="005608A6"/>
    <w:rsid w:val="005724B4"/>
    <w:rsid w:val="005753D9"/>
    <w:rsid w:val="005770ED"/>
    <w:rsid w:val="0058399F"/>
    <w:rsid w:val="00587665"/>
    <w:rsid w:val="0059088D"/>
    <w:rsid w:val="005A5A1C"/>
    <w:rsid w:val="005A785E"/>
    <w:rsid w:val="005B0BE2"/>
    <w:rsid w:val="005B253B"/>
    <w:rsid w:val="005B3910"/>
    <w:rsid w:val="005C4C41"/>
    <w:rsid w:val="005C71B5"/>
    <w:rsid w:val="005C7E8F"/>
    <w:rsid w:val="005D7E01"/>
    <w:rsid w:val="005E05DC"/>
    <w:rsid w:val="005F1763"/>
    <w:rsid w:val="005F18A6"/>
    <w:rsid w:val="005F638A"/>
    <w:rsid w:val="005F751D"/>
    <w:rsid w:val="006101A2"/>
    <w:rsid w:val="006110C9"/>
    <w:rsid w:val="0061133D"/>
    <w:rsid w:val="00612663"/>
    <w:rsid w:val="006163B7"/>
    <w:rsid w:val="00622A79"/>
    <w:rsid w:val="006315C1"/>
    <w:rsid w:val="0065152F"/>
    <w:rsid w:val="00654388"/>
    <w:rsid w:val="00654D7B"/>
    <w:rsid w:val="00656957"/>
    <w:rsid w:val="00662D8F"/>
    <w:rsid w:val="0066332D"/>
    <w:rsid w:val="00665D5D"/>
    <w:rsid w:val="00670A28"/>
    <w:rsid w:val="00670D1D"/>
    <w:rsid w:val="00696883"/>
    <w:rsid w:val="006A03BB"/>
    <w:rsid w:val="006A7840"/>
    <w:rsid w:val="006B3F31"/>
    <w:rsid w:val="006C2DBC"/>
    <w:rsid w:val="006D59F7"/>
    <w:rsid w:val="006E377F"/>
    <w:rsid w:val="006F44F5"/>
    <w:rsid w:val="006F758E"/>
    <w:rsid w:val="007033C0"/>
    <w:rsid w:val="00703B8F"/>
    <w:rsid w:val="0071168C"/>
    <w:rsid w:val="007345D8"/>
    <w:rsid w:val="00734EFA"/>
    <w:rsid w:val="00741DF3"/>
    <w:rsid w:val="00743912"/>
    <w:rsid w:val="00747D7A"/>
    <w:rsid w:val="00767A5A"/>
    <w:rsid w:val="00780396"/>
    <w:rsid w:val="0078319E"/>
    <w:rsid w:val="00783525"/>
    <w:rsid w:val="00783EFB"/>
    <w:rsid w:val="0078751F"/>
    <w:rsid w:val="00787607"/>
    <w:rsid w:val="007D302C"/>
    <w:rsid w:val="007D4174"/>
    <w:rsid w:val="007E0866"/>
    <w:rsid w:val="007E31E3"/>
    <w:rsid w:val="007E4B22"/>
    <w:rsid w:val="007F23E7"/>
    <w:rsid w:val="007F3757"/>
    <w:rsid w:val="007F4AC2"/>
    <w:rsid w:val="008060F4"/>
    <w:rsid w:val="00810EC4"/>
    <w:rsid w:val="00814D34"/>
    <w:rsid w:val="008155E7"/>
    <w:rsid w:val="00824D1D"/>
    <w:rsid w:val="00832CC9"/>
    <w:rsid w:val="00833AC6"/>
    <w:rsid w:val="00834215"/>
    <w:rsid w:val="00843739"/>
    <w:rsid w:val="00847017"/>
    <w:rsid w:val="00856C50"/>
    <w:rsid w:val="00865E37"/>
    <w:rsid w:val="00871704"/>
    <w:rsid w:val="00882006"/>
    <w:rsid w:val="00895F3B"/>
    <w:rsid w:val="008A757F"/>
    <w:rsid w:val="008B25C9"/>
    <w:rsid w:val="008B3725"/>
    <w:rsid w:val="008C2AC2"/>
    <w:rsid w:val="008C2FF7"/>
    <w:rsid w:val="008D6DCE"/>
    <w:rsid w:val="008E64FA"/>
    <w:rsid w:val="008F3E2F"/>
    <w:rsid w:val="00904A72"/>
    <w:rsid w:val="00904F51"/>
    <w:rsid w:val="00907AEA"/>
    <w:rsid w:val="00913CF8"/>
    <w:rsid w:val="00941B83"/>
    <w:rsid w:val="00945B2B"/>
    <w:rsid w:val="00946104"/>
    <w:rsid w:val="009466BC"/>
    <w:rsid w:val="009514DD"/>
    <w:rsid w:val="0095198A"/>
    <w:rsid w:val="00953938"/>
    <w:rsid w:val="00965BB4"/>
    <w:rsid w:val="0099105A"/>
    <w:rsid w:val="009A46DA"/>
    <w:rsid w:val="009B0851"/>
    <w:rsid w:val="009B0FC7"/>
    <w:rsid w:val="009B3368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4265"/>
    <w:rsid w:val="009F0952"/>
    <w:rsid w:val="009F7784"/>
    <w:rsid w:val="00A04B00"/>
    <w:rsid w:val="00A1445A"/>
    <w:rsid w:val="00A22650"/>
    <w:rsid w:val="00A23803"/>
    <w:rsid w:val="00A3063E"/>
    <w:rsid w:val="00A33BE0"/>
    <w:rsid w:val="00A4054B"/>
    <w:rsid w:val="00A50B8B"/>
    <w:rsid w:val="00A515E0"/>
    <w:rsid w:val="00A57325"/>
    <w:rsid w:val="00A75802"/>
    <w:rsid w:val="00A83E62"/>
    <w:rsid w:val="00A90F98"/>
    <w:rsid w:val="00A92149"/>
    <w:rsid w:val="00AA2F1C"/>
    <w:rsid w:val="00AA45C7"/>
    <w:rsid w:val="00AB1522"/>
    <w:rsid w:val="00AB3346"/>
    <w:rsid w:val="00AB4674"/>
    <w:rsid w:val="00AC72E5"/>
    <w:rsid w:val="00AD0154"/>
    <w:rsid w:val="00AD3618"/>
    <w:rsid w:val="00AF0AD6"/>
    <w:rsid w:val="00B021F9"/>
    <w:rsid w:val="00B16F2C"/>
    <w:rsid w:val="00B20079"/>
    <w:rsid w:val="00B200E4"/>
    <w:rsid w:val="00B22DFB"/>
    <w:rsid w:val="00B26132"/>
    <w:rsid w:val="00B2757C"/>
    <w:rsid w:val="00B32A8A"/>
    <w:rsid w:val="00B4256F"/>
    <w:rsid w:val="00B50920"/>
    <w:rsid w:val="00B528B4"/>
    <w:rsid w:val="00B52BF2"/>
    <w:rsid w:val="00B5369B"/>
    <w:rsid w:val="00B538F5"/>
    <w:rsid w:val="00B661E3"/>
    <w:rsid w:val="00B86392"/>
    <w:rsid w:val="00B86918"/>
    <w:rsid w:val="00B9309E"/>
    <w:rsid w:val="00B930C3"/>
    <w:rsid w:val="00B95A77"/>
    <w:rsid w:val="00BA2C4A"/>
    <w:rsid w:val="00BB145B"/>
    <w:rsid w:val="00BB339B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515D"/>
    <w:rsid w:val="00C16A39"/>
    <w:rsid w:val="00C22CB1"/>
    <w:rsid w:val="00C2689D"/>
    <w:rsid w:val="00C31E41"/>
    <w:rsid w:val="00C46100"/>
    <w:rsid w:val="00C468BF"/>
    <w:rsid w:val="00C52CE4"/>
    <w:rsid w:val="00C565DD"/>
    <w:rsid w:val="00C64A95"/>
    <w:rsid w:val="00C82B34"/>
    <w:rsid w:val="00C83594"/>
    <w:rsid w:val="00C9531D"/>
    <w:rsid w:val="00C97729"/>
    <w:rsid w:val="00CB008E"/>
    <w:rsid w:val="00CB0D95"/>
    <w:rsid w:val="00CC2DC8"/>
    <w:rsid w:val="00CD61B2"/>
    <w:rsid w:val="00CD7808"/>
    <w:rsid w:val="00CE2A15"/>
    <w:rsid w:val="00CF12FC"/>
    <w:rsid w:val="00CF6111"/>
    <w:rsid w:val="00D05C1E"/>
    <w:rsid w:val="00D06278"/>
    <w:rsid w:val="00D1074C"/>
    <w:rsid w:val="00D2343D"/>
    <w:rsid w:val="00D278D4"/>
    <w:rsid w:val="00D42CF0"/>
    <w:rsid w:val="00D579F3"/>
    <w:rsid w:val="00D64995"/>
    <w:rsid w:val="00D65AB1"/>
    <w:rsid w:val="00D707B4"/>
    <w:rsid w:val="00D7309B"/>
    <w:rsid w:val="00D77C8B"/>
    <w:rsid w:val="00D80EAF"/>
    <w:rsid w:val="00D8275B"/>
    <w:rsid w:val="00D83E17"/>
    <w:rsid w:val="00D84490"/>
    <w:rsid w:val="00D92C6A"/>
    <w:rsid w:val="00D934D5"/>
    <w:rsid w:val="00DA0B86"/>
    <w:rsid w:val="00DB3E61"/>
    <w:rsid w:val="00DB68BD"/>
    <w:rsid w:val="00DC7B0A"/>
    <w:rsid w:val="00DD3F3A"/>
    <w:rsid w:val="00DF116B"/>
    <w:rsid w:val="00DF3D50"/>
    <w:rsid w:val="00E029F3"/>
    <w:rsid w:val="00E02C2C"/>
    <w:rsid w:val="00E0340C"/>
    <w:rsid w:val="00E261C4"/>
    <w:rsid w:val="00E26C85"/>
    <w:rsid w:val="00E278E5"/>
    <w:rsid w:val="00E3300C"/>
    <w:rsid w:val="00E43C3D"/>
    <w:rsid w:val="00E50DC5"/>
    <w:rsid w:val="00E550C0"/>
    <w:rsid w:val="00E61921"/>
    <w:rsid w:val="00E676C3"/>
    <w:rsid w:val="00E67D1D"/>
    <w:rsid w:val="00E71F4F"/>
    <w:rsid w:val="00E749F2"/>
    <w:rsid w:val="00E85432"/>
    <w:rsid w:val="00E932C8"/>
    <w:rsid w:val="00E95B73"/>
    <w:rsid w:val="00E9600A"/>
    <w:rsid w:val="00EA7B9C"/>
    <w:rsid w:val="00EB0DA9"/>
    <w:rsid w:val="00ED5DE1"/>
    <w:rsid w:val="00EE5431"/>
    <w:rsid w:val="00EE7F32"/>
    <w:rsid w:val="00EF0493"/>
    <w:rsid w:val="00EF1787"/>
    <w:rsid w:val="00EF18FD"/>
    <w:rsid w:val="00F01DBA"/>
    <w:rsid w:val="00F0300D"/>
    <w:rsid w:val="00F0401D"/>
    <w:rsid w:val="00F06462"/>
    <w:rsid w:val="00F21B47"/>
    <w:rsid w:val="00F25783"/>
    <w:rsid w:val="00F267C9"/>
    <w:rsid w:val="00F27435"/>
    <w:rsid w:val="00F33579"/>
    <w:rsid w:val="00F41606"/>
    <w:rsid w:val="00F42EA0"/>
    <w:rsid w:val="00F51F53"/>
    <w:rsid w:val="00F52A52"/>
    <w:rsid w:val="00F60526"/>
    <w:rsid w:val="00F617DB"/>
    <w:rsid w:val="00F65355"/>
    <w:rsid w:val="00F70030"/>
    <w:rsid w:val="00F70BB8"/>
    <w:rsid w:val="00F71C13"/>
    <w:rsid w:val="00F758D0"/>
    <w:rsid w:val="00F8091E"/>
    <w:rsid w:val="00F92D1D"/>
    <w:rsid w:val="00F94B26"/>
    <w:rsid w:val="00FA340B"/>
    <w:rsid w:val="00FA493D"/>
    <w:rsid w:val="00FB12A1"/>
    <w:rsid w:val="00FB174F"/>
    <w:rsid w:val="00FB4D34"/>
    <w:rsid w:val="00FC4EB7"/>
    <w:rsid w:val="00FC6CF0"/>
    <w:rsid w:val="00FD6770"/>
    <w:rsid w:val="00FE2C64"/>
    <w:rsid w:val="00FE34E9"/>
    <w:rsid w:val="00FE6A48"/>
    <w:rsid w:val="00FF0997"/>
    <w:rsid w:val="00FF1B9E"/>
    <w:rsid w:val="00FF1C9D"/>
    <w:rsid w:val="00FF52DB"/>
    <w:rsid w:val="00FF6788"/>
    <w:rsid w:val="2B308524"/>
    <w:rsid w:val="2E52040D"/>
    <w:rsid w:val="3C5C64E8"/>
    <w:rsid w:val="3C731C4B"/>
    <w:rsid w:val="57E8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852F56"/>
  <w15:docId w15:val="{271CE40F-D922-4BAA-AB59-2BA38379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E71F4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character" w:customStyle="1" w:styleId="Naslov1Znak">
    <w:name w:val="Naslov 1 Znak"/>
    <w:link w:val="Naslov1"/>
    <w:rsid w:val="006101A2"/>
    <w:rPr>
      <w:rFonts w:ascii="Arial" w:hAnsi="Arial"/>
      <w:b/>
      <w:bCs/>
      <w:kern w:val="32"/>
      <w:sz w:val="32"/>
      <w:szCs w:val="32"/>
    </w:rPr>
  </w:style>
  <w:style w:type="paragraph" w:styleId="Telobesedila">
    <w:name w:val="Body Text"/>
    <w:basedOn w:val="Navaden"/>
    <w:link w:val="TelobesedilaZnak"/>
    <w:rsid w:val="006101A2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101A2"/>
    <w:rPr>
      <w:rFonts w:ascii="Arial" w:hAnsi="Arial"/>
      <w:sz w:val="22"/>
    </w:rPr>
  </w:style>
  <w:style w:type="character" w:styleId="Pripombasklic">
    <w:name w:val="annotation reference"/>
    <w:basedOn w:val="Privzetapisavaodstavka"/>
    <w:semiHidden/>
    <w:unhideWhenUsed/>
    <w:rsid w:val="00856C50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856C5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56C50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856C5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856C50"/>
    <w:rPr>
      <w:rFonts w:ascii="Arial" w:hAnsi="Arial"/>
      <w:b/>
      <w:bCs/>
    </w:rPr>
  </w:style>
  <w:style w:type="character" w:customStyle="1" w:styleId="NogaZnak">
    <w:name w:val="Noga Znak"/>
    <w:basedOn w:val="Privzetapisavaodstavka"/>
    <w:link w:val="Noga"/>
    <w:uiPriority w:val="99"/>
    <w:rsid w:val="00F617DB"/>
    <w:rPr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E4B2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5e314c5481ed1fd99e12f168839ca8c2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0021a1bf73b7d1c9d6922fefd3fa2150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8070169-C12C-483D-A803-2585CB1BDE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4E86A9-9C55-46DE-8A0F-B22F2E56409C}"/>
</file>

<file path=customXml/itemProps3.xml><?xml version="1.0" encoding="utf-8"?>
<ds:datastoreItem xmlns:ds="http://schemas.openxmlformats.org/officeDocument/2006/customXml" ds:itemID="{DA90D198-1915-487D-96CF-2FFA75C6DB93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2771DAEE-3392-4258-B7CA-80F0E9EC2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97</Words>
  <Characters>557</Characters>
  <Application>Microsoft Office Word</Application>
  <DocSecurity>0</DocSecurity>
  <Lines>4</Lines>
  <Paragraphs>1</Paragraphs>
  <ScaleCrop>false</ScaleCrop>
  <Company>ZRSBR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36</cp:revision>
  <cp:lastPrinted>2016-01-04T14:35:00Z</cp:lastPrinted>
  <dcterms:created xsi:type="dcterms:W3CDTF">2021-04-23T09:52:00Z</dcterms:created>
  <dcterms:modified xsi:type="dcterms:W3CDTF">2024-06-26T10:53:00Z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